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3B878" w14:textId="77777777" w:rsidR="00F64D9B" w:rsidRDefault="00F64D9B" w:rsidP="00F64D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TOKEY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(fl.1485)</w:t>
      </w:r>
    </w:p>
    <w:p w14:paraId="7CB87B14" w14:textId="0D943FBA" w:rsidR="00F64D9B" w:rsidRDefault="00F64D9B" w:rsidP="00F64D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Holy Trinity Priory, York.</w:t>
      </w:r>
    </w:p>
    <w:p w14:paraId="4C56A3E7" w14:textId="77777777" w:rsidR="00F64D9B" w:rsidRDefault="00F64D9B" w:rsidP="00F64D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DAB5A7" w14:textId="77777777" w:rsidR="00F64D9B" w:rsidRDefault="00F64D9B" w:rsidP="00F64D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778E41" w14:textId="77777777" w:rsidR="00F64D9B" w:rsidRPr="00FF328A" w:rsidRDefault="00F64D9B" w:rsidP="00F64D9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>26 Feb.1485</w:t>
      </w:r>
      <w:r w:rsidRPr="00FF328A">
        <w:rPr>
          <w:rFonts w:ascii="Times New Roman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</w:rPr>
        <w:t>subdeacon</w:t>
      </w:r>
      <w:r w:rsidRPr="00FF328A">
        <w:rPr>
          <w:rFonts w:ascii="Times New Roman" w:hAnsi="Times New Roman" w:cs="Times New Roman"/>
          <w:sz w:val="24"/>
          <w:szCs w:val="24"/>
        </w:rPr>
        <w:t xml:space="preserve"> in in the conventual church of Holy Trinity Priory,</w:t>
      </w:r>
    </w:p>
    <w:p w14:paraId="04990B24" w14:textId="77777777" w:rsidR="00F64D9B" w:rsidRPr="00FF328A" w:rsidRDefault="00F64D9B" w:rsidP="00F64D9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York, by William Egremont, Bishop of Dromore(q.v.).</w:t>
      </w:r>
    </w:p>
    <w:p w14:paraId="7E4D080A" w14:textId="77777777" w:rsidR="00F64D9B" w:rsidRDefault="00F64D9B" w:rsidP="00F64D9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F328A">
        <w:rPr>
          <w:rFonts w:ascii="Times New Roman" w:hAnsi="Times New Roman" w:cs="Times New Roman"/>
          <w:sz w:val="24"/>
          <w:szCs w:val="24"/>
        </w:rPr>
        <w:t>)</w:t>
      </w:r>
    </w:p>
    <w:p w14:paraId="6C3A6F07" w14:textId="77777777" w:rsidR="00F64D9B" w:rsidRDefault="00F64D9B" w:rsidP="00F64D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C24214" w14:textId="77777777" w:rsidR="00F64D9B" w:rsidRDefault="00F64D9B" w:rsidP="00F64D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6DA758" w14:textId="77777777" w:rsidR="00F64D9B" w:rsidRPr="00FF328A" w:rsidRDefault="00F64D9B" w:rsidP="00F64D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September 2021</w:t>
      </w:r>
    </w:p>
    <w:p w14:paraId="23B8D643" w14:textId="5CB9D001" w:rsidR="00BA00AB" w:rsidRPr="00F64D9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64D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CD0A2" w14:textId="77777777" w:rsidR="00F64D9B" w:rsidRDefault="00F64D9B" w:rsidP="009139A6">
      <w:r>
        <w:separator/>
      </w:r>
    </w:p>
  </w:endnote>
  <w:endnote w:type="continuationSeparator" w:id="0">
    <w:p w14:paraId="0A75E161" w14:textId="77777777" w:rsidR="00F64D9B" w:rsidRDefault="00F64D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0BE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E6F5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E379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095AB" w14:textId="77777777" w:rsidR="00F64D9B" w:rsidRDefault="00F64D9B" w:rsidP="009139A6">
      <w:r>
        <w:separator/>
      </w:r>
    </w:p>
  </w:footnote>
  <w:footnote w:type="continuationSeparator" w:id="0">
    <w:p w14:paraId="3172C540" w14:textId="77777777" w:rsidR="00F64D9B" w:rsidRDefault="00F64D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DF1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AD9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863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D9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6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27C93"/>
  <w15:chartTrackingRefBased/>
  <w15:docId w15:val="{C1A232BE-DECD-4C72-B851-B42B30FE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24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2021-09-28T18:09:00Z</dcterms:created>
  <dcterms:modified xsi:type="dcterms:W3CDTF">2021-09-28T18:33:00Z</dcterms:modified>
</cp:coreProperties>
</file>